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B90AA9" w14:paraId="7FDEF4F8" w14:textId="77777777" w:rsidTr="001763D7">
        <w:tc>
          <w:tcPr>
            <w:tcW w:w="2268" w:type="dxa"/>
            <w:shd w:val="pct5" w:color="auto" w:fill="FFFFFF"/>
            <w:vAlign w:val="center"/>
          </w:tcPr>
          <w:p w14:paraId="44FC06AB" w14:textId="77777777" w:rsidR="00B90AA9" w:rsidRDefault="00B90AA9" w:rsidP="00B90AA9">
            <w:pPr>
              <w:jc w:val="center"/>
              <w:rPr>
                <w:rFonts w:ascii="Arial Narrow" w:hAnsi="Arial Narrow"/>
                <w:b/>
                <w:i/>
                <w:sz w:val="28"/>
              </w:rPr>
            </w:pPr>
            <w:r>
              <w:rPr>
                <w:rFonts w:ascii="Arial Narrow" w:hAnsi="Arial Narrow"/>
                <w:b/>
                <w:i/>
                <w:sz w:val="28"/>
              </w:rPr>
              <w:t>TEMAT</w:t>
            </w:r>
          </w:p>
        </w:tc>
        <w:tc>
          <w:tcPr>
            <w:tcW w:w="6946" w:type="dxa"/>
          </w:tcPr>
          <w:p w14:paraId="139896CE" w14:textId="77777777" w:rsidR="00B90AA9" w:rsidRPr="000B522C" w:rsidRDefault="00B90AA9" w:rsidP="00B90AA9">
            <w:pPr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14:paraId="5FDE17A7" w14:textId="77777777" w:rsidR="00B90AA9" w:rsidRDefault="00B90AA9" w:rsidP="00B90AA9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OŚWIETLENIE DROGOWE</w:t>
            </w:r>
          </w:p>
          <w:p w14:paraId="663E520F" w14:textId="77777777" w:rsidR="00B90AA9" w:rsidRPr="00314898" w:rsidRDefault="00B90AA9" w:rsidP="00B90AA9">
            <w:pPr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</w:tc>
      </w:tr>
      <w:tr w:rsidR="00B90AA9" w14:paraId="2FA50172" w14:textId="77777777" w:rsidTr="001763D7">
        <w:tc>
          <w:tcPr>
            <w:tcW w:w="2268" w:type="dxa"/>
            <w:shd w:val="pct5" w:color="auto" w:fill="FFFFFF"/>
            <w:vAlign w:val="center"/>
          </w:tcPr>
          <w:p w14:paraId="2768C109" w14:textId="77777777" w:rsidR="00B90AA9" w:rsidRPr="00235E40" w:rsidRDefault="00B90AA9" w:rsidP="00B90AA9">
            <w:pPr>
              <w:pStyle w:val="Nagwek1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235E40">
              <w:rPr>
                <w:rFonts w:ascii="Arial Narrow" w:hAnsi="Arial Narrow"/>
                <w:b/>
                <w:i/>
              </w:rPr>
              <w:t>ZADANIE</w:t>
            </w:r>
          </w:p>
        </w:tc>
        <w:tc>
          <w:tcPr>
            <w:tcW w:w="6946" w:type="dxa"/>
            <w:vAlign w:val="center"/>
          </w:tcPr>
          <w:p w14:paraId="78C24252" w14:textId="77777777" w:rsidR="00B90AA9" w:rsidRPr="006F5466" w:rsidRDefault="00B90AA9" w:rsidP="00B90AA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Opracowanie projektu budowlanego</w:t>
            </w:r>
            <w:r w:rsidRPr="006F5466">
              <w:rPr>
                <w:rFonts w:ascii="Arial Narrow" w:hAnsi="Arial Narrow"/>
                <w:b/>
                <w:sz w:val="22"/>
                <w:szCs w:val="22"/>
              </w:rPr>
              <w:t xml:space="preserve"> na zadanie</w:t>
            </w:r>
            <w:r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14:paraId="4F772BA4" w14:textId="77777777" w:rsidR="00B90AA9" w:rsidRDefault="00B90AA9" w:rsidP="00B90AA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F5466">
              <w:rPr>
                <w:rFonts w:ascii="Arial Narrow" w:hAnsi="Arial Narrow"/>
                <w:b/>
                <w:sz w:val="22"/>
                <w:szCs w:val="22"/>
              </w:rPr>
              <w:t>„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Przebudowa drogi powiatowej i gminnej </w:t>
            </w:r>
          </w:p>
          <w:p w14:paraId="29D20321" w14:textId="77777777" w:rsidR="00B90AA9" w:rsidRDefault="00B90AA9" w:rsidP="00B90AA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w zakresie budowy infrastruktury oświetlenia</w:t>
            </w:r>
          </w:p>
          <w:p w14:paraId="78CEC694" w14:textId="77777777" w:rsidR="00B90AA9" w:rsidRPr="00062C36" w:rsidRDefault="00B90AA9" w:rsidP="00B90AA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drogowego na terenie Gminy Pyrzyce w miejscowości Krzemlin.” </w:t>
            </w:r>
          </w:p>
        </w:tc>
      </w:tr>
      <w:tr w:rsidR="00B90AA9" w14:paraId="3738CFB2" w14:textId="77777777" w:rsidTr="009D30D3">
        <w:trPr>
          <w:trHeight w:val="1032"/>
        </w:trPr>
        <w:tc>
          <w:tcPr>
            <w:tcW w:w="2268" w:type="dxa"/>
            <w:shd w:val="pct5" w:color="auto" w:fill="FFFFFF"/>
            <w:vAlign w:val="center"/>
          </w:tcPr>
          <w:p w14:paraId="6835389F" w14:textId="77777777" w:rsidR="00B90AA9" w:rsidRPr="00235E40" w:rsidRDefault="00B90AA9" w:rsidP="00B90AA9">
            <w:pPr>
              <w:pStyle w:val="Nagwek1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LOKALIZACJA</w:t>
            </w:r>
          </w:p>
        </w:tc>
        <w:tc>
          <w:tcPr>
            <w:tcW w:w="6946" w:type="dxa"/>
            <w:vAlign w:val="center"/>
          </w:tcPr>
          <w:p w14:paraId="5CCA0D2B" w14:textId="77777777" w:rsidR="00B90AA9" w:rsidRDefault="00B90AA9" w:rsidP="00B90AA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E68098E" w14:textId="77777777" w:rsidR="00B90AA9" w:rsidRDefault="00B90AA9" w:rsidP="00B90AA9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Dz. nr: 128, 133/1</w:t>
            </w:r>
          </w:p>
          <w:p w14:paraId="08436BC0" w14:textId="77777777" w:rsidR="00B90AA9" w:rsidRDefault="00B90AA9" w:rsidP="00B90AA9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Obręb: 0014 Krzemlin</w:t>
            </w:r>
          </w:p>
          <w:p w14:paraId="1D894C17" w14:textId="77777777" w:rsidR="00B90AA9" w:rsidRPr="005168E9" w:rsidRDefault="00B90AA9" w:rsidP="00B90AA9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Jednostka ewidencyjna: 321205_5 Pyrzyce-Gmina</w:t>
            </w:r>
          </w:p>
        </w:tc>
      </w:tr>
      <w:tr w:rsidR="00B90AA9" w:rsidRPr="008D49D6" w14:paraId="7302E3DB" w14:textId="77777777" w:rsidTr="003E41E9">
        <w:trPr>
          <w:trHeight w:val="341"/>
        </w:trPr>
        <w:tc>
          <w:tcPr>
            <w:tcW w:w="2268" w:type="dxa"/>
            <w:shd w:val="pct5" w:color="auto" w:fill="FFFFFF"/>
            <w:vAlign w:val="center"/>
          </w:tcPr>
          <w:p w14:paraId="1984A221" w14:textId="77777777" w:rsidR="00B90AA9" w:rsidRDefault="00B90AA9" w:rsidP="00B90AA9">
            <w:pPr>
              <w:pStyle w:val="Nagwek1"/>
              <w:rPr>
                <w:rFonts w:ascii="Arial Narrow" w:hAnsi="Arial Narrow"/>
                <w:b/>
                <w:i/>
              </w:rPr>
            </w:pPr>
            <w:r w:rsidRPr="00795519">
              <w:rPr>
                <w:rFonts w:ascii="Arial Narrow" w:hAnsi="Arial Narrow"/>
                <w:b/>
                <w:i/>
                <w:szCs w:val="28"/>
              </w:rPr>
              <w:t>ADRES OBIEKTU</w:t>
            </w:r>
          </w:p>
        </w:tc>
        <w:tc>
          <w:tcPr>
            <w:tcW w:w="6946" w:type="dxa"/>
            <w:vAlign w:val="center"/>
          </w:tcPr>
          <w:p w14:paraId="104C83E3" w14:textId="77777777" w:rsidR="00B90AA9" w:rsidRDefault="00B90AA9" w:rsidP="00B90A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KRZEMLIN</w:t>
            </w:r>
          </w:p>
          <w:p w14:paraId="626C6245" w14:textId="77777777" w:rsidR="00B90AA9" w:rsidRPr="00C95928" w:rsidRDefault="00B90AA9" w:rsidP="00B90AA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286864">
              <w:rPr>
                <w:b/>
                <w:sz w:val="16"/>
                <w:szCs w:val="16"/>
              </w:rPr>
              <w:t>dz.nr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>128, 133/1</w:t>
            </w:r>
          </w:p>
        </w:tc>
      </w:tr>
      <w:tr w:rsidR="00B90AA9" w:rsidRPr="008D49D6" w14:paraId="2B3FA586" w14:textId="77777777" w:rsidTr="00E7279F">
        <w:trPr>
          <w:trHeight w:val="341"/>
        </w:trPr>
        <w:tc>
          <w:tcPr>
            <w:tcW w:w="2268" w:type="dxa"/>
            <w:shd w:val="pct5" w:color="auto" w:fill="FFFFFF"/>
            <w:vAlign w:val="center"/>
          </w:tcPr>
          <w:p w14:paraId="50EC2CE3" w14:textId="77777777" w:rsidR="00B90AA9" w:rsidRDefault="00B90AA9" w:rsidP="00B90AA9">
            <w:pPr>
              <w:pStyle w:val="Nagwek1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KATEGORIA OBIEKTU</w:t>
            </w:r>
          </w:p>
        </w:tc>
        <w:tc>
          <w:tcPr>
            <w:tcW w:w="6946" w:type="dxa"/>
            <w:vAlign w:val="bottom"/>
          </w:tcPr>
          <w:p w14:paraId="0F82E2B3" w14:textId="77777777" w:rsidR="00B90AA9" w:rsidRPr="008D49D6" w:rsidRDefault="00B90AA9" w:rsidP="00B90AA9">
            <w:pPr>
              <w:ind w:left="1418"/>
              <w:rPr>
                <w:rFonts w:ascii="Arial Narrow" w:hAnsi="Arial Narrow"/>
                <w:b/>
                <w:sz w:val="16"/>
                <w:szCs w:val="16"/>
              </w:rPr>
            </w:pPr>
            <w:r w:rsidRPr="00192C9F">
              <w:rPr>
                <w:rFonts w:ascii="Arial Narrow" w:hAnsi="Arial Narrow"/>
                <w:b/>
                <w:sz w:val="56"/>
                <w:szCs w:val="56"/>
              </w:rPr>
              <w:t>XXVI</w:t>
            </w:r>
          </w:p>
        </w:tc>
      </w:tr>
      <w:tr w:rsidR="00B90AA9" w14:paraId="2D929CBD" w14:textId="77777777" w:rsidTr="00C76A1C">
        <w:trPr>
          <w:trHeight w:val="1827"/>
        </w:trPr>
        <w:tc>
          <w:tcPr>
            <w:tcW w:w="2268" w:type="dxa"/>
            <w:shd w:val="pct5" w:color="auto" w:fill="FFFFFF"/>
            <w:vAlign w:val="center"/>
          </w:tcPr>
          <w:p w14:paraId="43BDDDDF" w14:textId="77777777" w:rsidR="00B90AA9" w:rsidRDefault="00B90AA9" w:rsidP="00B90AA9">
            <w:pPr>
              <w:jc w:val="center"/>
              <w:rPr>
                <w:rFonts w:ascii="Arial Narrow" w:hAnsi="Arial Narrow"/>
                <w:b/>
                <w:i/>
                <w:sz w:val="28"/>
              </w:rPr>
            </w:pPr>
            <w:r>
              <w:rPr>
                <w:rFonts w:ascii="Arial Narrow" w:hAnsi="Arial Narrow"/>
                <w:b/>
                <w:i/>
                <w:sz w:val="28"/>
              </w:rPr>
              <w:t>INWESTOR</w:t>
            </w:r>
          </w:p>
        </w:tc>
        <w:tc>
          <w:tcPr>
            <w:tcW w:w="6946" w:type="dxa"/>
          </w:tcPr>
          <w:p w14:paraId="65F585D5" w14:textId="77777777" w:rsidR="00B90AA9" w:rsidRPr="00B92FD0" w:rsidRDefault="00B90AA9" w:rsidP="00B90AA9">
            <w:pPr>
              <w:rPr>
                <w:rFonts w:ascii="Arial Narrow" w:hAnsi="Arial Narrow"/>
                <w:b/>
                <w:i/>
                <w:sz w:val="36"/>
                <w:szCs w:val="36"/>
              </w:rPr>
            </w:pPr>
            <w:r>
              <w:rPr>
                <w:rFonts w:ascii="Arial Narrow" w:hAnsi="Arial Narrow"/>
                <w:b/>
                <w:i/>
                <w:noProof/>
                <w:sz w:val="28"/>
              </w:rPr>
              <w:drawing>
                <wp:inline distT="0" distB="0" distL="0" distR="0" wp14:anchorId="6906710D" wp14:editId="372BDE22">
                  <wp:extent cx="794172" cy="982639"/>
                  <wp:effectExtent l="0" t="0" r="635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bran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62" cy="99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b/>
                <w:i/>
                <w:sz w:val="36"/>
                <w:szCs w:val="36"/>
              </w:rPr>
              <w:t xml:space="preserve">GMINA PYRZYCE </w:t>
            </w:r>
          </w:p>
          <w:p w14:paraId="171C23B5" w14:textId="77777777" w:rsidR="00B90AA9" w:rsidRPr="00952979" w:rsidRDefault="00B90AA9" w:rsidP="00B90AA9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</w:rPr>
              <w:t>UL. PLAC RATUSZOWY 1, 74-200 PYRZYCE</w:t>
            </w:r>
          </w:p>
        </w:tc>
      </w:tr>
      <w:tr w:rsidR="00E57157" w14:paraId="1CA4B216" w14:textId="77777777" w:rsidTr="00175B70">
        <w:trPr>
          <w:trHeight w:val="500"/>
        </w:trPr>
        <w:tc>
          <w:tcPr>
            <w:tcW w:w="2268" w:type="dxa"/>
            <w:shd w:val="pct5" w:color="auto" w:fill="FFFFFF"/>
            <w:vAlign w:val="center"/>
          </w:tcPr>
          <w:p w14:paraId="6C93CB29" w14:textId="77777777" w:rsidR="00E57157" w:rsidRDefault="00E57157" w:rsidP="002A4C25">
            <w:pPr>
              <w:pStyle w:val="Nagwek1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STADIUM</w:t>
            </w:r>
          </w:p>
        </w:tc>
        <w:tc>
          <w:tcPr>
            <w:tcW w:w="6946" w:type="dxa"/>
            <w:vAlign w:val="center"/>
          </w:tcPr>
          <w:p w14:paraId="7CE5CF30" w14:textId="77777777" w:rsidR="00167879" w:rsidRPr="00747883" w:rsidRDefault="002D3FA5" w:rsidP="00167879">
            <w:pPr>
              <w:jc w:val="center"/>
              <w:rPr>
                <w:rFonts w:ascii="Arial Black" w:hAnsi="Arial Black" w:cs="Arial"/>
                <w:b/>
                <w:outline/>
                <w:color w:val="000000"/>
                <w:sz w:val="72"/>
                <w:szCs w:val="7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747883">
              <w:rPr>
                <w:rFonts w:ascii="Arial Black" w:hAnsi="Arial Black" w:cs="Arial"/>
                <w:b/>
                <w:sz w:val="80"/>
                <w:szCs w:val="8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ZAŁĄCZNIKI</w:t>
            </w:r>
            <w:r w:rsidR="00167879" w:rsidRPr="00747883">
              <w:rPr>
                <w:rFonts w:ascii="Arial Black" w:hAnsi="Arial Black" w:cs="Arial"/>
                <w:b/>
                <w:outline/>
                <w:color w:val="000000"/>
                <w:sz w:val="72"/>
                <w:szCs w:val="7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</w:p>
          <w:p w14:paraId="174A68D7" w14:textId="77777777" w:rsidR="00E57157" w:rsidRPr="00747883" w:rsidRDefault="00167879" w:rsidP="00167879">
            <w:pPr>
              <w:jc w:val="center"/>
              <w:rPr>
                <w:rFonts w:ascii="Arial Black" w:hAnsi="Arial Black" w:cs="Arial"/>
                <w:b/>
                <w:outline/>
                <w:color w:val="000000"/>
                <w:sz w:val="52"/>
                <w:szCs w:val="5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747883">
              <w:rPr>
                <w:rFonts w:ascii="Arial Black" w:hAnsi="Arial Black" w:cs="Arial"/>
                <w:b/>
                <w:outline/>
                <w:color w:val="000000"/>
                <w:sz w:val="44"/>
                <w:szCs w:val="44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DOŁĄCZONE DO PROJEKTU</w:t>
            </w:r>
          </w:p>
        </w:tc>
      </w:tr>
      <w:tr w:rsidR="00D40C19" w14:paraId="65AD7C2D" w14:textId="77777777" w:rsidTr="00EA0A73">
        <w:trPr>
          <w:trHeight w:val="2879"/>
        </w:trPr>
        <w:tc>
          <w:tcPr>
            <w:tcW w:w="2268" w:type="dxa"/>
            <w:shd w:val="pct5" w:color="auto" w:fill="FFFFFF"/>
            <w:vAlign w:val="center"/>
          </w:tcPr>
          <w:p w14:paraId="7550AF62" w14:textId="77777777" w:rsidR="00D40C19" w:rsidRDefault="00D40C19" w:rsidP="002A4C25">
            <w:pPr>
              <w:pStyle w:val="Nagwek1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SPIS</w:t>
            </w:r>
          </w:p>
          <w:p w14:paraId="3365480D" w14:textId="77777777" w:rsidR="00D40C19" w:rsidRDefault="00D40C19" w:rsidP="002A4C25">
            <w:pPr>
              <w:pStyle w:val="Nagwek1"/>
              <w:rPr>
                <w:rFonts w:ascii="Arial Narrow" w:hAnsi="Arial Narrow"/>
                <w:b/>
                <w:i/>
              </w:rPr>
            </w:pPr>
            <w:r>
              <w:rPr>
                <w:rFonts w:ascii="Arial Narrow" w:hAnsi="Arial Narrow"/>
                <w:b/>
                <w:i/>
              </w:rPr>
              <w:t>ZAWARTOŚCI</w:t>
            </w:r>
          </w:p>
        </w:tc>
        <w:tc>
          <w:tcPr>
            <w:tcW w:w="6946" w:type="dxa"/>
            <w:vAlign w:val="center"/>
          </w:tcPr>
          <w:p w14:paraId="4F89E187" w14:textId="77777777" w:rsidR="00450643" w:rsidRPr="00450643" w:rsidRDefault="00747883" w:rsidP="00747883">
            <w:pPr>
              <w:pStyle w:val="Tekstpodstawowy"/>
              <w:numPr>
                <w:ilvl w:val="0"/>
                <w:numId w:val="13"/>
              </w:numPr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Załącznik nr 1 – Uzgodnienie </w:t>
            </w:r>
            <w:r w:rsidR="00B90AA9">
              <w:rPr>
                <w:b w:val="0"/>
                <w:sz w:val="22"/>
                <w:szCs w:val="22"/>
              </w:rPr>
              <w:t>ZDP Pyrzyce</w:t>
            </w:r>
          </w:p>
          <w:p w14:paraId="779DEAD4" w14:textId="77777777" w:rsidR="00747883" w:rsidRPr="006434EA" w:rsidRDefault="00450643" w:rsidP="00747883">
            <w:pPr>
              <w:pStyle w:val="Tekstpodstawowy"/>
              <w:numPr>
                <w:ilvl w:val="0"/>
                <w:numId w:val="13"/>
              </w:numPr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Załącznik nr 2 – Uzgodnienie UG Pyrzyce</w:t>
            </w:r>
            <w:r w:rsidR="00747883" w:rsidRPr="006434EA">
              <w:rPr>
                <w:b w:val="0"/>
                <w:sz w:val="22"/>
                <w:szCs w:val="22"/>
              </w:rPr>
              <w:tab/>
            </w:r>
          </w:p>
          <w:p w14:paraId="0046D1B6" w14:textId="77777777" w:rsidR="00747883" w:rsidRPr="00B90AA9" w:rsidRDefault="00747883" w:rsidP="00B90AA9">
            <w:pPr>
              <w:pStyle w:val="Tekstpodstawowy"/>
              <w:numPr>
                <w:ilvl w:val="0"/>
                <w:numId w:val="13"/>
              </w:numPr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Załącznik nr 2 – </w:t>
            </w:r>
            <w:r w:rsidR="00B90AA9">
              <w:rPr>
                <w:b w:val="0"/>
                <w:sz w:val="22"/>
                <w:szCs w:val="22"/>
              </w:rPr>
              <w:t>Warunki energetyczne ENEA</w:t>
            </w:r>
            <w:r>
              <w:rPr>
                <w:b w:val="0"/>
                <w:sz w:val="22"/>
                <w:szCs w:val="22"/>
              </w:rPr>
              <w:tab/>
            </w:r>
          </w:p>
          <w:p w14:paraId="37E7EEFC" w14:textId="77777777" w:rsidR="00450643" w:rsidRPr="005D04D9" w:rsidRDefault="00747883" w:rsidP="00747883">
            <w:pPr>
              <w:pStyle w:val="Tekstpodstawowy"/>
              <w:numPr>
                <w:ilvl w:val="0"/>
                <w:numId w:val="13"/>
              </w:numPr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Załącznik nr 5 – Informacja BIOZ</w:t>
            </w:r>
          </w:p>
          <w:p w14:paraId="57C81868" w14:textId="77777777" w:rsidR="005D04D9" w:rsidRPr="00450643" w:rsidRDefault="005D04D9" w:rsidP="00747883">
            <w:pPr>
              <w:pStyle w:val="Tekstpodstawowy"/>
              <w:numPr>
                <w:ilvl w:val="0"/>
                <w:numId w:val="13"/>
              </w:numPr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Załącznik nr 6 – Obliczenia fotometryczne</w:t>
            </w:r>
          </w:p>
          <w:p w14:paraId="325D345C" w14:textId="77777777" w:rsidR="00747883" w:rsidRPr="00E728DA" w:rsidRDefault="00747883" w:rsidP="00450643">
            <w:pPr>
              <w:pStyle w:val="Tekstpodstawowy"/>
              <w:ind w:left="360"/>
              <w:rPr>
                <w:b w:val="0"/>
                <w:i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ab/>
            </w:r>
            <w:r>
              <w:rPr>
                <w:b w:val="0"/>
                <w:sz w:val="22"/>
                <w:szCs w:val="22"/>
              </w:rPr>
              <w:tab/>
            </w:r>
            <w:r>
              <w:rPr>
                <w:b w:val="0"/>
                <w:sz w:val="22"/>
                <w:szCs w:val="22"/>
              </w:rPr>
              <w:tab/>
            </w:r>
            <w:r>
              <w:rPr>
                <w:b w:val="0"/>
                <w:sz w:val="22"/>
                <w:szCs w:val="22"/>
              </w:rPr>
              <w:tab/>
            </w:r>
          </w:p>
          <w:p w14:paraId="3CAE7A73" w14:textId="77777777" w:rsidR="00747883" w:rsidRPr="0023236F" w:rsidRDefault="00747883" w:rsidP="00B800AA">
            <w:pPr>
              <w:pStyle w:val="Tekstpodstawowy"/>
              <w:ind w:left="720"/>
              <w:rPr>
                <w:b w:val="0"/>
                <w:i/>
                <w:sz w:val="22"/>
                <w:szCs w:val="22"/>
              </w:rPr>
            </w:pPr>
          </w:p>
          <w:p w14:paraId="0C9C5D21" w14:textId="77777777" w:rsidR="00CB2C3C" w:rsidRPr="00747883" w:rsidRDefault="00CB2C3C" w:rsidP="00747883">
            <w:pPr>
              <w:pStyle w:val="Tekstpodstawowy"/>
              <w:ind w:left="360"/>
              <w:rPr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81A53C" w14:textId="77777777" w:rsidR="002512A6" w:rsidRDefault="002512A6" w:rsidP="00BB691B">
      <w:pPr>
        <w:jc w:val="both"/>
        <w:rPr>
          <w:rFonts w:ascii="Arial" w:hAnsi="Arial"/>
          <w:sz w:val="28"/>
          <w:szCs w:val="28"/>
        </w:rPr>
      </w:pPr>
    </w:p>
    <w:p w14:paraId="47ACD54C" w14:textId="77777777" w:rsidR="00D40C19" w:rsidRDefault="00D40C19" w:rsidP="00BB691B">
      <w:pPr>
        <w:jc w:val="both"/>
        <w:rPr>
          <w:rFonts w:ascii="Arial" w:hAnsi="Arial" w:cs="Arial"/>
        </w:rPr>
      </w:pPr>
    </w:p>
    <w:p w14:paraId="4C7FB108" w14:textId="77777777" w:rsidR="00BE0A27" w:rsidRPr="00C76A1C" w:rsidRDefault="00BE0A27">
      <w:pPr>
        <w:rPr>
          <w:rFonts w:ascii="Arial" w:hAnsi="Arial"/>
        </w:rPr>
      </w:pPr>
    </w:p>
    <w:p w14:paraId="59B75360" w14:textId="77777777" w:rsidR="00C761B2" w:rsidRPr="001763D7" w:rsidRDefault="00C761B2" w:rsidP="001763D7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  <w:i/>
          <w:sz w:val="2"/>
          <w:szCs w:val="2"/>
        </w:rPr>
      </w:pPr>
    </w:p>
    <w:sectPr w:rsidR="00C761B2" w:rsidRPr="001763D7" w:rsidSect="002C023F">
      <w:headerReference w:type="default" r:id="rId9"/>
      <w:footerReference w:type="default" r:id="rId10"/>
      <w:pgSz w:w="11906" w:h="16838" w:code="9"/>
      <w:pgMar w:top="1135" w:right="1133" w:bottom="851" w:left="1701" w:header="426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822CA" w14:textId="77777777" w:rsidR="003F6A0C" w:rsidRDefault="003F6A0C">
      <w:r>
        <w:separator/>
      </w:r>
    </w:p>
  </w:endnote>
  <w:endnote w:type="continuationSeparator" w:id="0">
    <w:p w14:paraId="126AE274" w14:textId="77777777" w:rsidR="003F6A0C" w:rsidRDefault="003F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mbra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433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156B1A9" w14:textId="77777777" w:rsidR="00F2446C" w:rsidRPr="00F2446C" w:rsidRDefault="00F2446C" w:rsidP="00F2446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tab/>
        </w: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2D3FA5">
          <w:rPr>
            <w:rFonts w:asciiTheme="majorHAnsi" w:hAnsiTheme="majorHAns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F3E2" w14:textId="77777777" w:rsidR="003F6A0C" w:rsidRDefault="003F6A0C">
      <w:r>
        <w:separator/>
      </w:r>
    </w:p>
  </w:footnote>
  <w:footnote w:type="continuationSeparator" w:id="0">
    <w:p w14:paraId="73A3D9E4" w14:textId="77777777" w:rsidR="003F6A0C" w:rsidRDefault="003F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42C6E" w14:textId="77777777" w:rsidR="00581D47" w:rsidRDefault="00747883" w:rsidP="00F2446C">
    <w:pPr>
      <w:pStyle w:val="Nagwek"/>
      <w:jc w:val="right"/>
    </w:pPr>
    <w:r>
      <w:rPr>
        <w:noProof/>
      </w:rPr>
      <w:drawing>
        <wp:inline distT="0" distB="0" distL="0" distR="0" wp14:anchorId="507D1B6B" wp14:editId="6A91A7F8">
          <wp:extent cx="851782" cy="851782"/>
          <wp:effectExtent l="0" t="0" r="5715" b="571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B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8976" cy="86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D8C26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C25F80"/>
    <w:multiLevelType w:val="hybridMultilevel"/>
    <w:tmpl w:val="FE9A26F0"/>
    <w:lvl w:ilvl="0" w:tplc="1E96B4F8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53E3B"/>
    <w:multiLevelType w:val="hybridMultilevel"/>
    <w:tmpl w:val="6FBE55E6"/>
    <w:lvl w:ilvl="0" w:tplc="D034E0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007A"/>
    <w:multiLevelType w:val="singleLevel"/>
    <w:tmpl w:val="861EC364"/>
    <w:lvl w:ilvl="0">
      <w:start w:val="5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0161E3B"/>
    <w:multiLevelType w:val="hybridMultilevel"/>
    <w:tmpl w:val="A3B4DBD6"/>
    <w:lvl w:ilvl="0" w:tplc="27A68D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B5DD2"/>
    <w:multiLevelType w:val="hybridMultilevel"/>
    <w:tmpl w:val="1DFEE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F79CF"/>
    <w:multiLevelType w:val="hybridMultilevel"/>
    <w:tmpl w:val="72DA9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27F65"/>
    <w:multiLevelType w:val="hybridMultilevel"/>
    <w:tmpl w:val="EF4CC4A0"/>
    <w:lvl w:ilvl="0" w:tplc="D862D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31C"/>
    <w:multiLevelType w:val="singleLevel"/>
    <w:tmpl w:val="FD00B3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5D140542"/>
    <w:multiLevelType w:val="hybridMultilevel"/>
    <w:tmpl w:val="BABAE1C8"/>
    <w:lvl w:ilvl="0" w:tplc="FA8C7C3C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D301E96"/>
    <w:multiLevelType w:val="multilevel"/>
    <w:tmpl w:val="DF74FDD2"/>
    <w:lvl w:ilvl="0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EA334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97843989">
    <w:abstractNumId w:val="0"/>
  </w:num>
  <w:num w:numId="2" w16cid:durableId="2081710459">
    <w:abstractNumId w:val="12"/>
  </w:num>
  <w:num w:numId="3" w16cid:durableId="1331907445">
    <w:abstractNumId w:val="4"/>
  </w:num>
  <w:num w:numId="4" w16cid:durableId="189682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77875095">
    <w:abstractNumId w:val="9"/>
  </w:num>
  <w:num w:numId="6" w16cid:durableId="463430398">
    <w:abstractNumId w:val="9"/>
    <w:lvlOverride w:ilvl="0">
      <w:lvl w:ilvl="0">
        <w:start w:val="2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876701078">
    <w:abstractNumId w:val="10"/>
  </w:num>
  <w:num w:numId="8" w16cid:durableId="1552495349">
    <w:abstractNumId w:val="5"/>
  </w:num>
  <w:num w:numId="9" w16cid:durableId="1699164175">
    <w:abstractNumId w:val="8"/>
  </w:num>
  <w:num w:numId="10" w16cid:durableId="932128072">
    <w:abstractNumId w:val="2"/>
  </w:num>
  <w:num w:numId="11" w16cid:durableId="703142582">
    <w:abstractNumId w:val="7"/>
  </w:num>
  <w:num w:numId="12" w16cid:durableId="1887839006">
    <w:abstractNumId w:val="6"/>
  </w:num>
  <w:num w:numId="13" w16cid:durableId="1521771784">
    <w:abstractNumId w:val="3"/>
  </w:num>
  <w:num w:numId="14" w16cid:durableId="18401516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F48"/>
    <w:rsid w:val="000011A8"/>
    <w:rsid w:val="0000120A"/>
    <w:rsid w:val="00011A96"/>
    <w:rsid w:val="000121A6"/>
    <w:rsid w:val="00014E6D"/>
    <w:rsid w:val="0001734D"/>
    <w:rsid w:val="00017360"/>
    <w:rsid w:val="00020A05"/>
    <w:rsid w:val="00027F7B"/>
    <w:rsid w:val="00030EA5"/>
    <w:rsid w:val="00030F7F"/>
    <w:rsid w:val="00032C42"/>
    <w:rsid w:val="000352E6"/>
    <w:rsid w:val="00053560"/>
    <w:rsid w:val="00053B8E"/>
    <w:rsid w:val="00054E2B"/>
    <w:rsid w:val="00062298"/>
    <w:rsid w:val="00062C36"/>
    <w:rsid w:val="0006530E"/>
    <w:rsid w:val="00073FF1"/>
    <w:rsid w:val="00081606"/>
    <w:rsid w:val="0008709B"/>
    <w:rsid w:val="000938BD"/>
    <w:rsid w:val="000B2061"/>
    <w:rsid w:val="000B3805"/>
    <w:rsid w:val="000B522C"/>
    <w:rsid w:val="000B6F87"/>
    <w:rsid w:val="000B7F57"/>
    <w:rsid w:val="000C0694"/>
    <w:rsid w:val="000C07B2"/>
    <w:rsid w:val="000C0C07"/>
    <w:rsid w:val="000C29FA"/>
    <w:rsid w:val="000C318A"/>
    <w:rsid w:val="000C38D1"/>
    <w:rsid w:val="000C40D8"/>
    <w:rsid w:val="000C5EDF"/>
    <w:rsid w:val="000C7036"/>
    <w:rsid w:val="000D0D41"/>
    <w:rsid w:val="000D4158"/>
    <w:rsid w:val="000D5E1A"/>
    <w:rsid w:val="000E28DF"/>
    <w:rsid w:val="000E4FB5"/>
    <w:rsid w:val="000E4FE8"/>
    <w:rsid w:val="000E6820"/>
    <w:rsid w:val="000E7304"/>
    <w:rsid w:val="000F0D65"/>
    <w:rsid w:val="000F1C3F"/>
    <w:rsid w:val="000F23CB"/>
    <w:rsid w:val="000F518D"/>
    <w:rsid w:val="000F6C54"/>
    <w:rsid w:val="000F6E79"/>
    <w:rsid w:val="00103579"/>
    <w:rsid w:val="00112734"/>
    <w:rsid w:val="00114051"/>
    <w:rsid w:val="001174C9"/>
    <w:rsid w:val="00123A23"/>
    <w:rsid w:val="001254AD"/>
    <w:rsid w:val="0013422F"/>
    <w:rsid w:val="001445B1"/>
    <w:rsid w:val="00147C26"/>
    <w:rsid w:val="001508D1"/>
    <w:rsid w:val="001521CE"/>
    <w:rsid w:val="0015573B"/>
    <w:rsid w:val="00156878"/>
    <w:rsid w:val="00164ADC"/>
    <w:rsid w:val="00167879"/>
    <w:rsid w:val="00171614"/>
    <w:rsid w:val="00171800"/>
    <w:rsid w:val="00175B70"/>
    <w:rsid w:val="001763D7"/>
    <w:rsid w:val="00177381"/>
    <w:rsid w:val="00177F82"/>
    <w:rsid w:val="001853B7"/>
    <w:rsid w:val="00185C9A"/>
    <w:rsid w:val="00190E86"/>
    <w:rsid w:val="00191856"/>
    <w:rsid w:val="0019273F"/>
    <w:rsid w:val="001A1109"/>
    <w:rsid w:val="001A140C"/>
    <w:rsid w:val="001A3E42"/>
    <w:rsid w:val="001A4D12"/>
    <w:rsid w:val="001A67A0"/>
    <w:rsid w:val="001B0D04"/>
    <w:rsid w:val="001B1EDD"/>
    <w:rsid w:val="001B3098"/>
    <w:rsid w:val="001B4EE2"/>
    <w:rsid w:val="001D11BF"/>
    <w:rsid w:val="001D4081"/>
    <w:rsid w:val="001D67A7"/>
    <w:rsid w:val="001E1AC6"/>
    <w:rsid w:val="001E495A"/>
    <w:rsid w:val="001F073A"/>
    <w:rsid w:val="001F2050"/>
    <w:rsid w:val="001F3366"/>
    <w:rsid w:val="001F5C69"/>
    <w:rsid w:val="001F711B"/>
    <w:rsid w:val="00202260"/>
    <w:rsid w:val="0020456A"/>
    <w:rsid w:val="00205C1B"/>
    <w:rsid w:val="002063D8"/>
    <w:rsid w:val="00206923"/>
    <w:rsid w:val="00210F38"/>
    <w:rsid w:val="002114F9"/>
    <w:rsid w:val="00216B8D"/>
    <w:rsid w:val="00217861"/>
    <w:rsid w:val="0022262B"/>
    <w:rsid w:val="00223C3E"/>
    <w:rsid w:val="002306E3"/>
    <w:rsid w:val="00234495"/>
    <w:rsid w:val="002349A7"/>
    <w:rsid w:val="00234C6A"/>
    <w:rsid w:val="00235E40"/>
    <w:rsid w:val="00240F66"/>
    <w:rsid w:val="002415B8"/>
    <w:rsid w:val="00241DBF"/>
    <w:rsid w:val="00246180"/>
    <w:rsid w:val="002512A6"/>
    <w:rsid w:val="00251F4A"/>
    <w:rsid w:val="00252557"/>
    <w:rsid w:val="002570F9"/>
    <w:rsid w:val="00261105"/>
    <w:rsid w:val="00262D24"/>
    <w:rsid w:val="00273ECB"/>
    <w:rsid w:val="00276D42"/>
    <w:rsid w:val="002809CA"/>
    <w:rsid w:val="002821B3"/>
    <w:rsid w:val="00286B76"/>
    <w:rsid w:val="002875B4"/>
    <w:rsid w:val="00291D10"/>
    <w:rsid w:val="002A4C25"/>
    <w:rsid w:val="002A5A19"/>
    <w:rsid w:val="002A5AC0"/>
    <w:rsid w:val="002B22F1"/>
    <w:rsid w:val="002B433A"/>
    <w:rsid w:val="002B5CA3"/>
    <w:rsid w:val="002B5DCD"/>
    <w:rsid w:val="002B7848"/>
    <w:rsid w:val="002C023F"/>
    <w:rsid w:val="002C5757"/>
    <w:rsid w:val="002C59CD"/>
    <w:rsid w:val="002D2853"/>
    <w:rsid w:val="002D3FA5"/>
    <w:rsid w:val="002D4A6E"/>
    <w:rsid w:val="002D6301"/>
    <w:rsid w:val="002E0D91"/>
    <w:rsid w:val="002E1C3C"/>
    <w:rsid w:val="002E2D2D"/>
    <w:rsid w:val="002F0F98"/>
    <w:rsid w:val="002F11BD"/>
    <w:rsid w:val="002F65F0"/>
    <w:rsid w:val="00304CE7"/>
    <w:rsid w:val="0030647B"/>
    <w:rsid w:val="00306FF0"/>
    <w:rsid w:val="00314898"/>
    <w:rsid w:val="00331CA2"/>
    <w:rsid w:val="00331E90"/>
    <w:rsid w:val="003364AA"/>
    <w:rsid w:val="0034608F"/>
    <w:rsid w:val="00347876"/>
    <w:rsid w:val="00350462"/>
    <w:rsid w:val="00355258"/>
    <w:rsid w:val="00356E3E"/>
    <w:rsid w:val="00363BDF"/>
    <w:rsid w:val="00365785"/>
    <w:rsid w:val="00370475"/>
    <w:rsid w:val="00370A6D"/>
    <w:rsid w:val="00370DB8"/>
    <w:rsid w:val="003729BF"/>
    <w:rsid w:val="00372DE8"/>
    <w:rsid w:val="00374C45"/>
    <w:rsid w:val="00382046"/>
    <w:rsid w:val="003843E9"/>
    <w:rsid w:val="003940FE"/>
    <w:rsid w:val="003957B0"/>
    <w:rsid w:val="003A1F0D"/>
    <w:rsid w:val="003A2C39"/>
    <w:rsid w:val="003B24D4"/>
    <w:rsid w:val="003B4026"/>
    <w:rsid w:val="003B48CF"/>
    <w:rsid w:val="003C0BB4"/>
    <w:rsid w:val="003C1439"/>
    <w:rsid w:val="003C17F7"/>
    <w:rsid w:val="003C3A5E"/>
    <w:rsid w:val="003D33F0"/>
    <w:rsid w:val="003E1763"/>
    <w:rsid w:val="003E3930"/>
    <w:rsid w:val="003E4233"/>
    <w:rsid w:val="003E471D"/>
    <w:rsid w:val="003F39F1"/>
    <w:rsid w:val="003F6A0C"/>
    <w:rsid w:val="003F767E"/>
    <w:rsid w:val="00401F5E"/>
    <w:rsid w:val="00402CB1"/>
    <w:rsid w:val="00405F2F"/>
    <w:rsid w:val="00407DEC"/>
    <w:rsid w:val="00410020"/>
    <w:rsid w:val="00413C15"/>
    <w:rsid w:val="004144B3"/>
    <w:rsid w:val="00415698"/>
    <w:rsid w:val="0041689F"/>
    <w:rsid w:val="00417284"/>
    <w:rsid w:val="004223FD"/>
    <w:rsid w:val="004321A2"/>
    <w:rsid w:val="00436AB0"/>
    <w:rsid w:val="00440123"/>
    <w:rsid w:val="004403BE"/>
    <w:rsid w:val="0044147D"/>
    <w:rsid w:val="00443CBA"/>
    <w:rsid w:val="00450643"/>
    <w:rsid w:val="00451123"/>
    <w:rsid w:val="00457915"/>
    <w:rsid w:val="00464FD1"/>
    <w:rsid w:val="00465209"/>
    <w:rsid w:val="00466920"/>
    <w:rsid w:val="004733B5"/>
    <w:rsid w:val="004825A6"/>
    <w:rsid w:val="00482701"/>
    <w:rsid w:val="00484BCC"/>
    <w:rsid w:val="00485519"/>
    <w:rsid w:val="00490159"/>
    <w:rsid w:val="00491048"/>
    <w:rsid w:val="00497224"/>
    <w:rsid w:val="004A4DB8"/>
    <w:rsid w:val="004A5DAD"/>
    <w:rsid w:val="004B1C05"/>
    <w:rsid w:val="004B71AD"/>
    <w:rsid w:val="004B727F"/>
    <w:rsid w:val="004C67D0"/>
    <w:rsid w:val="004D0593"/>
    <w:rsid w:val="004D40CF"/>
    <w:rsid w:val="004D5703"/>
    <w:rsid w:val="004D6E4A"/>
    <w:rsid w:val="004D72E5"/>
    <w:rsid w:val="004E301F"/>
    <w:rsid w:val="004E658A"/>
    <w:rsid w:val="004F42EC"/>
    <w:rsid w:val="004F59F6"/>
    <w:rsid w:val="00500D0F"/>
    <w:rsid w:val="005011DF"/>
    <w:rsid w:val="00507C83"/>
    <w:rsid w:val="00513338"/>
    <w:rsid w:val="00515A3D"/>
    <w:rsid w:val="005168E9"/>
    <w:rsid w:val="00522363"/>
    <w:rsid w:val="005232FF"/>
    <w:rsid w:val="00524015"/>
    <w:rsid w:val="00525734"/>
    <w:rsid w:val="0052685C"/>
    <w:rsid w:val="0054111F"/>
    <w:rsid w:val="005442AB"/>
    <w:rsid w:val="00545ADE"/>
    <w:rsid w:val="00550F36"/>
    <w:rsid w:val="005544CA"/>
    <w:rsid w:val="00554C48"/>
    <w:rsid w:val="0055659F"/>
    <w:rsid w:val="0056249D"/>
    <w:rsid w:val="005648E9"/>
    <w:rsid w:val="00565F08"/>
    <w:rsid w:val="00576B06"/>
    <w:rsid w:val="00581D47"/>
    <w:rsid w:val="0058649B"/>
    <w:rsid w:val="00590363"/>
    <w:rsid w:val="00590C50"/>
    <w:rsid w:val="005A167F"/>
    <w:rsid w:val="005A5F48"/>
    <w:rsid w:val="005B4698"/>
    <w:rsid w:val="005B5B9C"/>
    <w:rsid w:val="005B790C"/>
    <w:rsid w:val="005C0C32"/>
    <w:rsid w:val="005C64B9"/>
    <w:rsid w:val="005D04D9"/>
    <w:rsid w:val="005D0D59"/>
    <w:rsid w:val="005D173B"/>
    <w:rsid w:val="005D2916"/>
    <w:rsid w:val="005D3AB2"/>
    <w:rsid w:val="005E5A37"/>
    <w:rsid w:val="005E6980"/>
    <w:rsid w:val="005E7AAA"/>
    <w:rsid w:val="005F283E"/>
    <w:rsid w:val="00600134"/>
    <w:rsid w:val="00601135"/>
    <w:rsid w:val="00602613"/>
    <w:rsid w:val="00602B44"/>
    <w:rsid w:val="0060516B"/>
    <w:rsid w:val="00605E07"/>
    <w:rsid w:val="00612659"/>
    <w:rsid w:val="00617A30"/>
    <w:rsid w:val="006440AD"/>
    <w:rsid w:val="00650EE1"/>
    <w:rsid w:val="00653B2A"/>
    <w:rsid w:val="00660E66"/>
    <w:rsid w:val="00661027"/>
    <w:rsid w:val="006623AB"/>
    <w:rsid w:val="006646F2"/>
    <w:rsid w:val="0066797A"/>
    <w:rsid w:val="00670508"/>
    <w:rsid w:val="00671D55"/>
    <w:rsid w:val="006771BA"/>
    <w:rsid w:val="00677A11"/>
    <w:rsid w:val="00681F72"/>
    <w:rsid w:val="00683B93"/>
    <w:rsid w:val="00690B06"/>
    <w:rsid w:val="006A0AF6"/>
    <w:rsid w:val="006A301B"/>
    <w:rsid w:val="006A4E12"/>
    <w:rsid w:val="006A6B0B"/>
    <w:rsid w:val="006A745A"/>
    <w:rsid w:val="006A7CB1"/>
    <w:rsid w:val="006B56EB"/>
    <w:rsid w:val="006B5822"/>
    <w:rsid w:val="006B5A5B"/>
    <w:rsid w:val="006B60FA"/>
    <w:rsid w:val="006C0743"/>
    <w:rsid w:val="006C107E"/>
    <w:rsid w:val="006C27D5"/>
    <w:rsid w:val="006D0E11"/>
    <w:rsid w:val="006E2D22"/>
    <w:rsid w:val="006E2F41"/>
    <w:rsid w:val="006F3DC7"/>
    <w:rsid w:val="006F5466"/>
    <w:rsid w:val="00701572"/>
    <w:rsid w:val="00703B16"/>
    <w:rsid w:val="00707026"/>
    <w:rsid w:val="0071138B"/>
    <w:rsid w:val="007162F0"/>
    <w:rsid w:val="0072308E"/>
    <w:rsid w:val="00723135"/>
    <w:rsid w:val="00723B5B"/>
    <w:rsid w:val="00725882"/>
    <w:rsid w:val="0073096F"/>
    <w:rsid w:val="00733846"/>
    <w:rsid w:val="00740E4F"/>
    <w:rsid w:val="00742427"/>
    <w:rsid w:val="00745B42"/>
    <w:rsid w:val="00747883"/>
    <w:rsid w:val="00756DCA"/>
    <w:rsid w:val="007612FD"/>
    <w:rsid w:val="0076215E"/>
    <w:rsid w:val="00771B7D"/>
    <w:rsid w:val="007737F7"/>
    <w:rsid w:val="00774DEE"/>
    <w:rsid w:val="00776C5C"/>
    <w:rsid w:val="0078604F"/>
    <w:rsid w:val="0079016D"/>
    <w:rsid w:val="0079713F"/>
    <w:rsid w:val="007A1A1E"/>
    <w:rsid w:val="007A1DA9"/>
    <w:rsid w:val="007A2C88"/>
    <w:rsid w:val="007B1A64"/>
    <w:rsid w:val="007C1CB4"/>
    <w:rsid w:val="007C313E"/>
    <w:rsid w:val="007C5E77"/>
    <w:rsid w:val="007C6380"/>
    <w:rsid w:val="007D0980"/>
    <w:rsid w:val="007D2783"/>
    <w:rsid w:val="007E5C2A"/>
    <w:rsid w:val="007F02B8"/>
    <w:rsid w:val="007F7563"/>
    <w:rsid w:val="007F77BA"/>
    <w:rsid w:val="008029C5"/>
    <w:rsid w:val="0080389D"/>
    <w:rsid w:val="00804EE0"/>
    <w:rsid w:val="008072AA"/>
    <w:rsid w:val="00813291"/>
    <w:rsid w:val="00814147"/>
    <w:rsid w:val="008167F9"/>
    <w:rsid w:val="00821CB0"/>
    <w:rsid w:val="00834EA1"/>
    <w:rsid w:val="008353C4"/>
    <w:rsid w:val="00845FF1"/>
    <w:rsid w:val="00850159"/>
    <w:rsid w:val="008507AC"/>
    <w:rsid w:val="00852A71"/>
    <w:rsid w:val="0085668E"/>
    <w:rsid w:val="00857666"/>
    <w:rsid w:val="00865962"/>
    <w:rsid w:val="008720F7"/>
    <w:rsid w:val="00874E31"/>
    <w:rsid w:val="00877B21"/>
    <w:rsid w:val="00881F4F"/>
    <w:rsid w:val="00884CAF"/>
    <w:rsid w:val="0088638D"/>
    <w:rsid w:val="008927D4"/>
    <w:rsid w:val="00893544"/>
    <w:rsid w:val="008A6DF1"/>
    <w:rsid w:val="008B0808"/>
    <w:rsid w:val="008B467D"/>
    <w:rsid w:val="008B56C5"/>
    <w:rsid w:val="008B6270"/>
    <w:rsid w:val="008B76D3"/>
    <w:rsid w:val="008C11CA"/>
    <w:rsid w:val="008D051B"/>
    <w:rsid w:val="008D2DC5"/>
    <w:rsid w:val="008D49D6"/>
    <w:rsid w:val="008D5BD8"/>
    <w:rsid w:val="008E0C96"/>
    <w:rsid w:val="008E0D5E"/>
    <w:rsid w:val="008F15AD"/>
    <w:rsid w:val="008F2D73"/>
    <w:rsid w:val="009031FB"/>
    <w:rsid w:val="009067B1"/>
    <w:rsid w:val="009072DF"/>
    <w:rsid w:val="00907700"/>
    <w:rsid w:val="0090780D"/>
    <w:rsid w:val="009158A5"/>
    <w:rsid w:val="0092006D"/>
    <w:rsid w:val="00922215"/>
    <w:rsid w:val="00922907"/>
    <w:rsid w:val="00925BC9"/>
    <w:rsid w:val="00926A46"/>
    <w:rsid w:val="00926D4E"/>
    <w:rsid w:val="00932F5B"/>
    <w:rsid w:val="009359D0"/>
    <w:rsid w:val="00941360"/>
    <w:rsid w:val="0094155D"/>
    <w:rsid w:val="00952979"/>
    <w:rsid w:val="00952B36"/>
    <w:rsid w:val="00953142"/>
    <w:rsid w:val="00954430"/>
    <w:rsid w:val="00960E48"/>
    <w:rsid w:val="00961B25"/>
    <w:rsid w:val="009658DA"/>
    <w:rsid w:val="00966C55"/>
    <w:rsid w:val="00966C71"/>
    <w:rsid w:val="0096788A"/>
    <w:rsid w:val="00970486"/>
    <w:rsid w:val="0097293F"/>
    <w:rsid w:val="00973CA1"/>
    <w:rsid w:val="00975D9F"/>
    <w:rsid w:val="00976A0D"/>
    <w:rsid w:val="00976CF2"/>
    <w:rsid w:val="0098432E"/>
    <w:rsid w:val="00990D14"/>
    <w:rsid w:val="009912F7"/>
    <w:rsid w:val="00994A02"/>
    <w:rsid w:val="00995E8D"/>
    <w:rsid w:val="009A39A0"/>
    <w:rsid w:val="009A7267"/>
    <w:rsid w:val="009A7EE6"/>
    <w:rsid w:val="009B0D50"/>
    <w:rsid w:val="009B22AB"/>
    <w:rsid w:val="009B25CC"/>
    <w:rsid w:val="009B7B96"/>
    <w:rsid w:val="009C45A7"/>
    <w:rsid w:val="009C4C9B"/>
    <w:rsid w:val="009C77F4"/>
    <w:rsid w:val="009C7DFD"/>
    <w:rsid w:val="009D0D2E"/>
    <w:rsid w:val="009D30D3"/>
    <w:rsid w:val="009E137D"/>
    <w:rsid w:val="009E1AC7"/>
    <w:rsid w:val="009E5B2A"/>
    <w:rsid w:val="009E67A3"/>
    <w:rsid w:val="009F2D4F"/>
    <w:rsid w:val="009F4676"/>
    <w:rsid w:val="009F6184"/>
    <w:rsid w:val="009F7CD1"/>
    <w:rsid w:val="00A05A42"/>
    <w:rsid w:val="00A07299"/>
    <w:rsid w:val="00A104F8"/>
    <w:rsid w:val="00A110E1"/>
    <w:rsid w:val="00A14557"/>
    <w:rsid w:val="00A16EE8"/>
    <w:rsid w:val="00A17B84"/>
    <w:rsid w:val="00A27127"/>
    <w:rsid w:val="00A27B02"/>
    <w:rsid w:val="00A3495A"/>
    <w:rsid w:val="00A42CC8"/>
    <w:rsid w:val="00A4476A"/>
    <w:rsid w:val="00A457F1"/>
    <w:rsid w:val="00A51FEB"/>
    <w:rsid w:val="00A56887"/>
    <w:rsid w:val="00A62257"/>
    <w:rsid w:val="00A66CA3"/>
    <w:rsid w:val="00A70DAA"/>
    <w:rsid w:val="00A74754"/>
    <w:rsid w:val="00A75E27"/>
    <w:rsid w:val="00A8110A"/>
    <w:rsid w:val="00A8275B"/>
    <w:rsid w:val="00A85CB0"/>
    <w:rsid w:val="00A9052B"/>
    <w:rsid w:val="00A96188"/>
    <w:rsid w:val="00A977C0"/>
    <w:rsid w:val="00AA1954"/>
    <w:rsid w:val="00AA1DE9"/>
    <w:rsid w:val="00AA2426"/>
    <w:rsid w:val="00AA290C"/>
    <w:rsid w:val="00AA2E22"/>
    <w:rsid w:val="00AA47EA"/>
    <w:rsid w:val="00AB09E7"/>
    <w:rsid w:val="00AB23C3"/>
    <w:rsid w:val="00AB3DD6"/>
    <w:rsid w:val="00AB3EAE"/>
    <w:rsid w:val="00AB75A6"/>
    <w:rsid w:val="00AB7E93"/>
    <w:rsid w:val="00AC2C8E"/>
    <w:rsid w:val="00AC554C"/>
    <w:rsid w:val="00AC5797"/>
    <w:rsid w:val="00AC65EF"/>
    <w:rsid w:val="00AD4B46"/>
    <w:rsid w:val="00AD7E40"/>
    <w:rsid w:val="00AF1B49"/>
    <w:rsid w:val="00AF39E2"/>
    <w:rsid w:val="00AF6BBD"/>
    <w:rsid w:val="00B03AB4"/>
    <w:rsid w:val="00B1177F"/>
    <w:rsid w:val="00B13EEC"/>
    <w:rsid w:val="00B147F7"/>
    <w:rsid w:val="00B14F30"/>
    <w:rsid w:val="00B15B6C"/>
    <w:rsid w:val="00B166D2"/>
    <w:rsid w:val="00B170E4"/>
    <w:rsid w:val="00B250FD"/>
    <w:rsid w:val="00B25CF4"/>
    <w:rsid w:val="00B30A3C"/>
    <w:rsid w:val="00B32C45"/>
    <w:rsid w:val="00B43B83"/>
    <w:rsid w:val="00B46088"/>
    <w:rsid w:val="00B47B48"/>
    <w:rsid w:val="00B53C06"/>
    <w:rsid w:val="00B56F9A"/>
    <w:rsid w:val="00B605DD"/>
    <w:rsid w:val="00B608BD"/>
    <w:rsid w:val="00B63211"/>
    <w:rsid w:val="00B70E34"/>
    <w:rsid w:val="00B74311"/>
    <w:rsid w:val="00B743E9"/>
    <w:rsid w:val="00B75952"/>
    <w:rsid w:val="00B75D53"/>
    <w:rsid w:val="00B77448"/>
    <w:rsid w:val="00B800AA"/>
    <w:rsid w:val="00B80E17"/>
    <w:rsid w:val="00B80F02"/>
    <w:rsid w:val="00B83110"/>
    <w:rsid w:val="00B862A2"/>
    <w:rsid w:val="00B9004E"/>
    <w:rsid w:val="00B90AA9"/>
    <w:rsid w:val="00B930B9"/>
    <w:rsid w:val="00B9620B"/>
    <w:rsid w:val="00B964EF"/>
    <w:rsid w:val="00B978A0"/>
    <w:rsid w:val="00BA29FA"/>
    <w:rsid w:val="00BA4ECD"/>
    <w:rsid w:val="00BB3F28"/>
    <w:rsid w:val="00BB691B"/>
    <w:rsid w:val="00BB7252"/>
    <w:rsid w:val="00BC0F4E"/>
    <w:rsid w:val="00BC415A"/>
    <w:rsid w:val="00BC557A"/>
    <w:rsid w:val="00BD18C6"/>
    <w:rsid w:val="00BD6B42"/>
    <w:rsid w:val="00BD7046"/>
    <w:rsid w:val="00BE0A27"/>
    <w:rsid w:val="00BE48AC"/>
    <w:rsid w:val="00BE49A0"/>
    <w:rsid w:val="00BE7747"/>
    <w:rsid w:val="00BF4A98"/>
    <w:rsid w:val="00C01C00"/>
    <w:rsid w:val="00C020D4"/>
    <w:rsid w:val="00C11FD6"/>
    <w:rsid w:val="00C14659"/>
    <w:rsid w:val="00C16F35"/>
    <w:rsid w:val="00C2505D"/>
    <w:rsid w:val="00C31F0C"/>
    <w:rsid w:val="00C33C84"/>
    <w:rsid w:val="00C414CE"/>
    <w:rsid w:val="00C41531"/>
    <w:rsid w:val="00C41CB8"/>
    <w:rsid w:val="00C56C3B"/>
    <w:rsid w:val="00C6192C"/>
    <w:rsid w:val="00C62D48"/>
    <w:rsid w:val="00C72EE7"/>
    <w:rsid w:val="00C7314B"/>
    <w:rsid w:val="00C75A18"/>
    <w:rsid w:val="00C761B2"/>
    <w:rsid w:val="00C76A1C"/>
    <w:rsid w:val="00C77EC5"/>
    <w:rsid w:val="00C81E0D"/>
    <w:rsid w:val="00C838A0"/>
    <w:rsid w:val="00C843E0"/>
    <w:rsid w:val="00C8508E"/>
    <w:rsid w:val="00C85AE1"/>
    <w:rsid w:val="00C85C00"/>
    <w:rsid w:val="00C87C24"/>
    <w:rsid w:val="00C90FE6"/>
    <w:rsid w:val="00CA106A"/>
    <w:rsid w:val="00CA3353"/>
    <w:rsid w:val="00CA3E17"/>
    <w:rsid w:val="00CA52A1"/>
    <w:rsid w:val="00CB1F72"/>
    <w:rsid w:val="00CB2C3C"/>
    <w:rsid w:val="00CB4291"/>
    <w:rsid w:val="00CB4C04"/>
    <w:rsid w:val="00CC039A"/>
    <w:rsid w:val="00CE2066"/>
    <w:rsid w:val="00CE7B3B"/>
    <w:rsid w:val="00CF1542"/>
    <w:rsid w:val="00CF19DD"/>
    <w:rsid w:val="00CF1D69"/>
    <w:rsid w:val="00D0297E"/>
    <w:rsid w:val="00D02DA3"/>
    <w:rsid w:val="00D04F64"/>
    <w:rsid w:val="00D05DB7"/>
    <w:rsid w:val="00D066CF"/>
    <w:rsid w:val="00D1500D"/>
    <w:rsid w:val="00D16F43"/>
    <w:rsid w:val="00D22426"/>
    <w:rsid w:val="00D26658"/>
    <w:rsid w:val="00D3541E"/>
    <w:rsid w:val="00D37DA5"/>
    <w:rsid w:val="00D40C19"/>
    <w:rsid w:val="00D4392E"/>
    <w:rsid w:val="00D440C7"/>
    <w:rsid w:val="00D4452D"/>
    <w:rsid w:val="00D552CC"/>
    <w:rsid w:val="00D579B9"/>
    <w:rsid w:val="00D606EB"/>
    <w:rsid w:val="00D61635"/>
    <w:rsid w:val="00D62242"/>
    <w:rsid w:val="00D63396"/>
    <w:rsid w:val="00D6655A"/>
    <w:rsid w:val="00D67A0F"/>
    <w:rsid w:val="00D75476"/>
    <w:rsid w:val="00D85560"/>
    <w:rsid w:val="00D86213"/>
    <w:rsid w:val="00D87E5E"/>
    <w:rsid w:val="00D91072"/>
    <w:rsid w:val="00D9479E"/>
    <w:rsid w:val="00D954DB"/>
    <w:rsid w:val="00D9718B"/>
    <w:rsid w:val="00DA3CA7"/>
    <w:rsid w:val="00DA6FA5"/>
    <w:rsid w:val="00DB5E15"/>
    <w:rsid w:val="00DC1201"/>
    <w:rsid w:val="00DC31A9"/>
    <w:rsid w:val="00DD322B"/>
    <w:rsid w:val="00DD41ED"/>
    <w:rsid w:val="00DE2E8C"/>
    <w:rsid w:val="00DE4008"/>
    <w:rsid w:val="00DE5E85"/>
    <w:rsid w:val="00DF0694"/>
    <w:rsid w:val="00DF16F0"/>
    <w:rsid w:val="00E0394A"/>
    <w:rsid w:val="00E03EF7"/>
    <w:rsid w:val="00E06F22"/>
    <w:rsid w:val="00E15048"/>
    <w:rsid w:val="00E16A5A"/>
    <w:rsid w:val="00E20B2A"/>
    <w:rsid w:val="00E237D1"/>
    <w:rsid w:val="00E30C50"/>
    <w:rsid w:val="00E35762"/>
    <w:rsid w:val="00E3613F"/>
    <w:rsid w:val="00E364F9"/>
    <w:rsid w:val="00E42489"/>
    <w:rsid w:val="00E43CE2"/>
    <w:rsid w:val="00E44060"/>
    <w:rsid w:val="00E445C7"/>
    <w:rsid w:val="00E47BAD"/>
    <w:rsid w:val="00E47C72"/>
    <w:rsid w:val="00E57157"/>
    <w:rsid w:val="00E618B1"/>
    <w:rsid w:val="00E61DD7"/>
    <w:rsid w:val="00E71DA9"/>
    <w:rsid w:val="00E763DF"/>
    <w:rsid w:val="00E80622"/>
    <w:rsid w:val="00E82609"/>
    <w:rsid w:val="00E860B7"/>
    <w:rsid w:val="00E90E5F"/>
    <w:rsid w:val="00E92A77"/>
    <w:rsid w:val="00EA065E"/>
    <w:rsid w:val="00EA0A73"/>
    <w:rsid w:val="00EA14C3"/>
    <w:rsid w:val="00EA2CC4"/>
    <w:rsid w:val="00EA6E04"/>
    <w:rsid w:val="00EA6FCA"/>
    <w:rsid w:val="00EB393A"/>
    <w:rsid w:val="00EB7C9C"/>
    <w:rsid w:val="00EC49A9"/>
    <w:rsid w:val="00ED14CA"/>
    <w:rsid w:val="00ED3A70"/>
    <w:rsid w:val="00ED55BE"/>
    <w:rsid w:val="00ED5B47"/>
    <w:rsid w:val="00ED69EC"/>
    <w:rsid w:val="00ED7DBB"/>
    <w:rsid w:val="00EE58B5"/>
    <w:rsid w:val="00F00E15"/>
    <w:rsid w:val="00F022BB"/>
    <w:rsid w:val="00F04561"/>
    <w:rsid w:val="00F1042A"/>
    <w:rsid w:val="00F12884"/>
    <w:rsid w:val="00F157A0"/>
    <w:rsid w:val="00F20B31"/>
    <w:rsid w:val="00F2446C"/>
    <w:rsid w:val="00F25560"/>
    <w:rsid w:val="00F30442"/>
    <w:rsid w:val="00F304E3"/>
    <w:rsid w:val="00F32E10"/>
    <w:rsid w:val="00F33A88"/>
    <w:rsid w:val="00F360DB"/>
    <w:rsid w:val="00F43F0B"/>
    <w:rsid w:val="00F5027B"/>
    <w:rsid w:val="00F50A0C"/>
    <w:rsid w:val="00F52BFC"/>
    <w:rsid w:val="00F5562E"/>
    <w:rsid w:val="00F60410"/>
    <w:rsid w:val="00F624F1"/>
    <w:rsid w:val="00F62C7D"/>
    <w:rsid w:val="00F6527D"/>
    <w:rsid w:val="00F6713E"/>
    <w:rsid w:val="00F67D91"/>
    <w:rsid w:val="00F70607"/>
    <w:rsid w:val="00F76918"/>
    <w:rsid w:val="00F87D8E"/>
    <w:rsid w:val="00FA2409"/>
    <w:rsid w:val="00FA5D0B"/>
    <w:rsid w:val="00FA5DDB"/>
    <w:rsid w:val="00FA6B8B"/>
    <w:rsid w:val="00FB207B"/>
    <w:rsid w:val="00FB30F0"/>
    <w:rsid w:val="00FC3292"/>
    <w:rsid w:val="00FC3A2A"/>
    <w:rsid w:val="00FC5B01"/>
    <w:rsid w:val="00FC7B43"/>
    <w:rsid w:val="00FE0C23"/>
    <w:rsid w:val="00FE4880"/>
    <w:rsid w:val="00FE5559"/>
    <w:rsid w:val="00FE5E0C"/>
    <w:rsid w:val="00FE6B8B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74ACFD"/>
  <w15:docId w15:val="{AE087E17-EA93-4E52-B33B-6BDAE940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6820"/>
  </w:style>
  <w:style w:type="paragraph" w:styleId="Nagwek1">
    <w:name w:val="heading 1"/>
    <w:basedOn w:val="Normalny"/>
    <w:next w:val="Normalny"/>
    <w:qFormat/>
    <w:rsid w:val="000E6820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0E6820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E6820"/>
    <w:pPr>
      <w:keepNext/>
      <w:jc w:val="center"/>
      <w:outlineLvl w:val="2"/>
    </w:pPr>
    <w:rPr>
      <w:rFonts w:ascii="Arial Narrow" w:hAnsi="Arial Narrow"/>
      <w:b/>
      <w:i/>
      <w:sz w:val="24"/>
    </w:rPr>
  </w:style>
  <w:style w:type="paragraph" w:styleId="Nagwek4">
    <w:name w:val="heading 4"/>
    <w:basedOn w:val="Normalny"/>
    <w:next w:val="Normalny"/>
    <w:qFormat/>
    <w:rsid w:val="000E6820"/>
    <w:pPr>
      <w:keepNext/>
      <w:jc w:val="center"/>
      <w:outlineLvl w:val="3"/>
    </w:pPr>
    <w:rPr>
      <w:rFonts w:ascii="Arial Narrow" w:hAnsi="Arial Narrow"/>
      <w:b/>
      <w:i/>
      <w:sz w:val="28"/>
    </w:rPr>
  </w:style>
  <w:style w:type="paragraph" w:styleId="Nagwek7">
    <w:name w:val="heading 7"/>
    <w:basedOn w:val="Normalny"/>
    <w:next w:val="Normalny"/>
    <w:qFormat/>
    <w:rsid w:val="004A4DB8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0E6820"/>
    <w:pPr>
      <w:keepNext/>
      <w:outlineLvl w:val="7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autoRedefine/>
    <w:rsid w:val="000E6820"/>
    <w:pPr>
      <w:spacing w:after="120"/>
    </w:pPr>
    <w:rPr>
      <w:rFonts w:ascii="Arial Narrow" w:hAnsi="Arial Narrow"/>
      <w:i/>
      <w:sz w:val="22"/>
    </w:rPr>
  </w:style>
  <w:style w:type="paragraph" w:styleId="Tekstpodstawowywcity">
    <w:name w:val="Body Text Indent"/>
    <w:basedOn w:val="Normalny"/>
    <w:rsid w:val="000E6820"/>
    <w:pPr>
      <w:ind w:left="284"/>
    </w:pPr>
    <w:rPr>
      <w:rFonts w:ascii="UmbraPl" w:hAnsi="UmbraPl"/>
      <w:sz w:val="16"/>
    </w:rPr>
  </w:style>
  <w:style w:type="paragraph" w:styleId="Tekstpodstawowy">
    <w:name w:val="Body Text"/>
    <w:basedOn w:val="Normalny"/>
    <w:link w:val="TekstpodstawowyZnak"/>
    <w:rsid w:val="000E6820"/>
    <w:rPr>
      <w:b/>
      <w:sz w:val="24"/>
    </w:rPr>
  </w:style>
  <w:style w:type="paragraph" w:styleId="Tekstpodstawowy2">
    <w:name w:val="Body Text 2"/>
    <w:basedOn w:val="Normalny"/>
    <w:rsid w:val="000E6820"/>
    <w:rPr>
      <w:sz w:val="22"/>
    </w:rPr>
  </w:style>
  <w:style w:type="character" w:styleId="Hipercze">
    <w:name w:val="Hyperlink"/>
    <w:basedOn w:val="Domylnaczcionkaakapitu"/>
    <w:rsid w:val="000E6820"/>
    <w:rPr>
      <w:color w:val="0000FF"/>
      <w:u w:val="single"/>
    </w:rPr>
  </w:style>
  <w:style w:type="character" w:styleId="UyteHipercze">
    <w:name w:val="FollowedHyperlink"/>
    <w:basedOn w:val="Domylnaczcionkaakapitu"/>
    <w:rsid w:val="000E6820"/>
    <w:rPr>
      <w:color w:val="800080"/>
      <w:u w:val="single"/>
    </w:rPr>
  </w:style>
  <w:style w:type="paragraph" w:styleId="Tekstpodstawowy3">
    <w:name w:val="Body Text 3"/>
    <w:basedOn w:val="Normalny"/>
    <w:rsid w:val="000E6820"/>
    <w:rPr>
      <w:sz w:val="24"/>
    </w:rPr>
  </w:style>
  <w:style w:type="paragraph" w:styleId="Tekstpodstawowywcity2">
    <w:name w:val="Body Text Indent 2"/>
    <w:basedOn w:val="Normalny"/>
    <w:rsid w:val="000E6820"/>
    <w:pPr>
      <w:ind w:firstLine="709"/>
    </w:pPr>
    <w:rPr>
      <w:sz w:val="24"/>
    </w:rPr>
  </w:style>
  <w:style w:type="paragraph" w:styleId="Nagwek">
    <w:name w:val="header"/>
    <w:basedOn w:val="Normalny"/>
    <w:rsid w:val="000E682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E6820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qFormat/>
    <w:rsid w:val="000E6820"/>
    <w:rPr>
      <w:b/>
    </w:rPr>
  </w:style>
  <w:style w:type="paragraph" w:styleId="Tekstprzypisudolnego">
    <w:name w:val="footnote text"/>
    <w:basedOn w:val="Normalny"/>
    <w:semiHidden/>
    <w:rsid w:val="000E6820"/>
    <w:pPr>
      <w:widowControl w:val="0"/>
    </w:pPr>
  </w:style>
  <w:style w:type="paragraph" w:customStyle="1" w:styleId="ArielCE">
    <w:name w:val="Ariel CE"/>
    <w:basedOn w:val="Tekstpodstawowy"/>
    <w:rsid w:val="000E6820"/>
    <w:pPr>
      <w:spacing w:after="120"/>
    </w:pPr>
    <w:rPr>
      <w:rFonts w:ascii="Arial" w:hAnsi="Arial"/>
      <w:b w:val="0"/>
      <w:kern w:val="16"/>
    </w:rPr>
  </w:style>
  <w:style w:type="table" w:styleId="Tabela-Siatka5">
    <w:name w:val="Table Grid 5"/>
    <w:basedOn w:val="Standardowy"/>
    <w:rsid w:val="001D11B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D3541E"/>
    <w:rPr>
      <w:color w:val="000000"/>
      <w:sz w:val="24"/>
      <w:szCs w:val="24"/>
    </w:rPr>
  </w:style>
  <w:style w:type="paragraph" w:styleId="Tekstdymka">
    <w:name w:val="Balloon Text"/>
    <w:basedOn w:val="Normalny"/>
    <w:semiHidden/>
    <w:rsid w:val="00834EA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D0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60E66"/>
    <w:pPr>
      <w:ind w:left="720"/>
      <w:contextualSpacing/>
    </w:pPr>
  </w:style>
  <w:style w:type="paragraph" w:styleId="Tytu">
    <w:name w:val="Title"/>
    <w:basedOn w:val="Normalny"/>
    <w:link w:val="TytuZnak"/>
    <w:qFormat/>
    <w:rsid w:val="00A85CB0"/>
    <w:pPr>
      <w:jc w:val="center"/>
    </w:pPr>
    <w:rPr>
      <w:b/>
      <w:i/>
      <w:sz w:val="48"/>
    </w:rPr>
  </w:style>
  <w:style w:type="character" w:customStyle="1" w:styleId="TytuZnak">
    <w:name w:val="Tytuł Znak"/>
    <w:basedOn w:val="Domylnaczcionkaakapitu"/>
    <w:link w:val="Tytu"/>
    <w:rsid w:val="00A85CB0"/>
    <w:rPr>
      <w:b/>
      <w:i/>
      <w:sz w:val="48"/>
    </w:rPr>
  </w:style>
  <w:style w:type="character" w:customStyle="1" w:styleId="StopkaZnak">
    <w:name w:val="Stopka Znak"/>
    <w:basedOn w:val="Domylnaczcionkaakapitu"/>
    <w:link w:val="Stopka"/>
    <w:uiPriority w:val="99"/>
    <w:rsid w:val="00A85CB0"/>
  </w:style>
  <w:style w:type="character" w:customStyle="1" w:styleId="TekstpodstawowyZnak">
    <w:name w:val="Tekst podstawowy Znak"/>
    <w:basedOn w:val="Domylnaczcionkaakapitu"/>
    <w:link w:val="Tekstpodstawowy"/>
    <w:rsid w:val="0074788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LWIBOR\UM%20Boles&#322;awiec\Le&#347;na\Strona%20tytu&#322;owa%20projek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62C72-931B-437F-AE13-CA28E1DC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Strona tytułowa projektu.dotx</Template>
  <TotalTime>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BIPROGEO PROJEKT Sp</vt:lpstr>
    </vt:vector>
  </TitlesOfParts>
  <Company>BIPROGEO-PROJEKT Sp. z o.o.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BIPROGEO PROJEKT Sp</dc:title>
  <dc:creator>User</dc:creator>
  <cp:lastModifiedBy>Aneta Mróz</cp:lastModifiedBy>
  <cp:revision>2</cp:revision>
  <cp:lastPrinted>2024-03-11T08:10:00Z</cp:lastPrinted>
  <dcterms:created xsi:type="dcterms:W3CDTF">2025-12-29T10:43:00Z</dcterms:created>
  <dcterms:modified xsi:type="dcterms:W3CDTF">2025-12-29T10:43:00Z</dcterms:modified>
</cp:coreProperties>
</file>